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E2" w:rsidRPr="00080DC6" w:rsidRDefault="003F60E2" w:rsidP="00080DC6">
      <w:pPr>
        <w:jc w:val="center"/>
        <w:rPr>
          <w:rFonts w:ascii="宋体"/>
          <w:b/>
          <w:sz w:val="44"/>
          <w:szCs w:val="44"/>
        </w:rPr>
      </w:pPr>
      <w:bookmarkStart w:id="0" w:name="_GoBack"/>
      <w:bookmarkEnd w:id="0"/>
      <w:r w:rsidRPr="00080DC6">
        <w:rPr>
          <w:rFonts w:ascii="宋体" w:hAnsi="宋体"/>
          <w:b/>
          <w:sz w:val="44"/>
          <w:szCs w:val="44"/>
        </w:rPr>
        <w:t>2</w:t>
      </w:r>
      <w:r>
        <w:rPr>
          <w:rFonts w:ascii="宋体" w:hAnsi="宋体"/>
          <w:b/>
          <w:sz w:val="44"/>
          <w:szCs w:val="44"/>
        </w:rPr>
        <w:t>018</w:t>
      </w:r>
      <w:r w:rsidRPr="00080DC6">
        <w:rPr>
          <w:rFonts w:ascii="宋体" w:hAnsi="宋体"/>
          <w:b/>
          <w:sz w:val="44"/>
          <w:szCs w:val="44"/>
        </w:rPr>
        <w:t xml:space="preserve"> </w:t>
      </w:r>
      <w:r w:rsidRPr="00080DC6">
        <w:rPr>
          <w:rFonts w:ascii="宋体" w:hAnsi="宋体" w:hint="eastAsia"/>
          <w:b/>
          <w:sz w:val="44"/>
          <w:szCs w:val="44"/>
        </w:rPr>
        <w:t>年山东省高等学校优秀科研成果奖</w:t>
      </w:r>
    </w:p>
    <w:p w:rsidR="003F60E2" w:rsidRDefault="003F60E2" w:rsidP="00080DC6">
      <w:pPr>
        <w:jc w:val="center"/>
        <w:rPr>
          <w:rFonts w:ascii="宋体"/>
          <w:b/>
          <w:sz w:val="44"/>
          <w:szCs w:val="44"/>
        </w:rPr>
      </w:pPr>
      <w:r w:rsidRPr="00080DC6">
        <w:rPr>
          <w:rFonts w:ascii="宋体" w:hAnsi="宋体" w:hint="eastAsia"/>
          <w:b/>
          <w:sz w:val="44"/>
          <w:szCs w:val="44"/>
        </w:rPr>
        <w:t>推荐学科门类</w:t>
      </w:r>
    </w:p>
    <w:p w:rsidR="003F60E2" w:rsidRPr="00080DC6" w:rsidRDefault="003F60E2" w:rsidP="00080DC6">
      <w:pPr>
        <w:jc w:val="center"/>
        <w:rPr>
          <w:rFonts w:ascii="宋体"/>
          <w:b/>
          <w:sz w:val="44"/>
          <w:szCs w:val="44"/>
        </w:rPr>
      </w:pP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人文社科类：</w:t>
      </w: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哲学</w:t>
      </w: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法学</w:t>
      </w: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文学</w:t>
      </w: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历史学</w:t>
      </w: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经济学</w:t>
      </w: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管理学</w:t>
      </w: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教育学</w:t>
      </w:r>
    </w:p>
    <w:p w:rsidR="003F60E2" w:rsidRPr="00080DC6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艺术学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 w:rsidRPr="00080DC6">
        <w:rPr>
          <w:rFonts w:ascii="仿宋_GB2312" w:eastAsia="仿宋_GB2312" w:hint="eastAsia"/>
          <w:sz w:val="32"/>
          <w:szCs w:val="32"/>
        </w:rPr>
        <w:t>体育学</w:t>
      </w:r>
    </w:p>
    <w:p w:rsidR="003F60E2" w:rsidRPr="00A95590" w:rsidRDefault="003F60E2" w:rsidP="00080DC6">
      <w:pPr>
        <w:jc w:val="left"/>
        <w:rPr>
          <w:rFonts w:ascii="仿宋_GB2312" w:eastAsia="仿宋_GB2312"/>
          <w:sz w:val="32"/>
          <w:szCs w:val="32"/>
        </w:rPr>
      </w:pP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科学技术类</w:t>
      </w:r>
      <w:r>
        <w:rPr>
          <w:rFonts w:ascii="仿宋_GB2312" w:eastAsia="仿宋_GB2312"/>
          <w:sz w:val="32"/>
          <w:szCs w:val="32"/>
        </w:rPr>
        <w:t>;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材料工程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机械工程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化学化工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环保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生物学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农学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土木建筑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地质地理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数学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物理学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基础医学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临床医学</w:t>
      </w:r>
    </w:p>
    <w:p w:rsidR="003F60E2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药学</w:t>
      </w:r>
    </w:p>
    <w:p w:rsidR="003F60E2" w:rsidRPr="00F71A41" w:rsidRDefault="003F60E2" w:rsidP="00080DC6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电子信息</w:t>
      </w:r>
    </w:p>
    <w:sectPr w:rsidR="003F60E2" w:rsidRPr="00F71A41" w:rsidSect="00971D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0E2" w:rsidRDefault="003F60E2" w:rsidP="00080DC6">
      <w:r>
        <w:separator/>
      </w:r>
    </w:p>
  </w:endnote>
  <w:endnote w:type="continuationSeparator" w:id="1">
    <w:p w:rsidR="003F60E2" w:rsidRDefault="003F60E2" w:rsidP="00080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0E2" w:rsidRDefault="003F60E2" w:rsidP="00080DC6">
      <w:r>
        <w:separator/>
      </w:r>
    </w:p>
  </w:footnote>
  <w:footnote w:type="continuationSeparator" w:id="1">
    <w:p w:rsidR="003F60E2" w:rsidRDefault="003F60E2" w:rsidP="00080D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7757"/>
    <w:rsid w:val="00044529"/>
    <w:rsid w:val="00074CC8"/>
    <w:rsid w:val="00080DC6"/>
    <w:rsid w:val="002F7084"/>
    <w:rsid w:val="003F60E2"/>
    <w:rsid w:val="005754DE"/>
    <w:rsid w:val="00971DEA"/>
    <w:rsid w:val="00A95590"/>
    <w:rsid w:val="00B27757"/>
    <w:rsid w:val="00E42864"/>
    <w:rsid w:val="00E5225C"/>
    <w:rsid w:val="00F3345C"/>
    <w:rsid w:val="00F71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DE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0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80DC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80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80DC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20</Words>
  <Characters>117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</cp:revision>
  <dcterms:created xsi:type="dcterms:W3CDTF">2017-06-16T08:37:00Z</dcterms:created>
  <dcterms:modified xsi:type="dcterms:W3CDTF">2018-06-27T09:44:00Z</dcterms:modified>
</cp:coreProperties>
</file>